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9B" w:rsidRDefault="00BC679B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BC679B" w:rsidRPr="004C163C" w:rsidRDefault="00BC679B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BC679B" w:rsidRPr="004B444B" w:rsidRDefault="00BC679B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BC679B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BC679B" w:rsidRPr="004B444B" w:rsidRDefault="00BC679B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BC679B" w:rsidRDefault="00BC679B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BC679B" w:rsidRPr="00E61551" w:rsidRDefault="00BC679B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BC679B" w:rsidRPr="000B0A0B" w:rsidRDefault="00BC679B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0B0A0B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0B0A0B">
        <w:rPr>
          <w:b/>
          <w:bCs/>
          <w:color w:val="auto"/>
          <w:lang w:eastAsia="pl-PL"/>
        </w:rPr>
        <w:t>„</w:t>
      </w:r>
      <w:bookmarkEnd w:id="0"/>
      <w:r w:rsidRPr="000B0A0B">
        <w:rPr>
          <w:b/>
          <w:color w:val="auto"/>
          <w:sz w:val="28"/>
          <w:szCs w:val="28"/>
        </w:rPr>
        <w:t>Budowa sieci kanalizacji sanitarnej na terenie Gminy Święciechowa</w:t>
      </w:r>
      <w:r w:rsidRPr="000B0A0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0B0A0B">
        <w:rPr>
          <w:i/>
          <w:color w:val="auto"/>
          <w:sz w:val="28"/>
          <w:szCs w:val="28"/>
          <w:lang w:eastAsia="pl-PL"/>
        </w:rPr>
        <w:t>,</w:t>
      </w:r>
      <w:r w:rsidRPr="000B0A0B">
        <w:rPr>
          <w:i/>
          <w:color w:val="auto"/>
          <w:lang w:eastAsia="pl-PL"/>
        </w:rPr>
        <w:t xml:space="preserve"> </w:t>
      </w:r>
    </w:p>
    <w:p w:rsidR="00BC679B" w:rsidRPr="000B0A0B" w:rsidRDefault="00BC679B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0B0A0B">
        <w:rPr>
          <w:color w:val="auto"/>
          <w:lang w:eastAsia="pl-PL"/>
        </w:rPr>
        <w:t>oświadczam, że:</w:t>
      </w:r>
    </w:p>
    <w:p w:rsidR="00BC679B" w:rsidRPr="00237778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BC679B" w:rsidRPr="00237778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C679B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BC679B" w:rsidRPr="00237778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C679B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BC679B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BC679B" w:rsidRPr="00237778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BC679B" w:rsidRPr="00237778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C679B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C679B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BC679B" w:rsidRPr="00237778" w:rsidRDefault="00BC679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BC679B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BC679B" w:rsidRPr="004C163C" w:rsidRDefault="00BC679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BC679B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79B" w:rsidRDefault="00BC679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BC679B" w:rsidRDefault="00BC679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79B" w:rsidRDefault="00BC679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BC679B" w:rsidRDefault="00BC679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9B" w:rsidRDefault="00BC679B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FS.271.9.2024</w:t>
    </w:r>
  </w:p>
  <w:p w:rsidR="00BC679B" w:rsidRPr="00237778" w:rsidRDefault="00BC679B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58B1"/>
    <w:rsid w:val="00024238"/>
    <w:rsid w:val="00035EEB"/>
    <w:rsid w:val="00051374"/>
    <w:rsid w:val="000717A6"/>
    <w:rsid w:val="000814B1"/>
    <w:rsid w:val="000837AD"/>
    <w:rsid w:val="000A1C10"/>
    <w:rsid w:val="000A790A"/>
    <w:rsid w:val="000B0A0B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835F8"/>
    <w:rsid w:val="003A0CA7"/>
    <w:rsid w:val="003B7CB8"/>
    <w:rsid w:val="003E49F3"/>
    <w:rsid w:val="003F71B6"/>
    <w:rsid w:val="003F76F3"/>
    <w:rsid w:val="00402FB0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067E0"/>
    <w:rsid w:val="00814084"/>
    <w:rsid w:val="00817F8E"/>
    <w:rsid w:val="00820C2C"/>
    <w:rsid w:val="008304DC"/>
    <w:rsid w:val="00845DEC"/>
    <w:rsid w:val="008554A8"/>
    <w:rsid w:val="00862549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9E5C1D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C679B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3DCF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27E65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33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211</Words>
  <Characters>1267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38</cp:revision>
  <dcterms:created xsi:type="dcterms:W3CDTF">2021-04-20T12:41:00Z</dcterms:created>
  <dcterms:modified xsi:type="dcterms:W3CDTF">2024-08-16T08:04:00Z</dcterms:modified>
</cp:coreProperties>
</file>